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8D0" w:rsidRPr="00F83256" w:rsidRDefault="007D68D0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</w:p>
    <w:p w:rsidR="007D68D0" w:rsidRPr="00F83256" w:rsidRDefault="007D68D0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>к административному регламенту</w:t>
      </w:r>
    </w:p>
    <w:p w:rsidR="007D68D0" w:rsidRPr="00F83256" w:rsidRDefault="007D68D0" w:rsidP="00F83256">
      <w:pPr>
        <w:ind w:left="4962"/>
        <w:rPr>
          <w:bCs/>
          <w:sz w:val="28"/>
          <w:szCs w:val="28"/>
        </w:rPr>
      </w:pPr>
      <w:r w:rsidRPr="00F83256">
        <w:rPr>
          <w:sz w:val="28"/>
          <w:szCs w:val="28"/>
        </w:rPr>
        <w:t xml:space="preserve">предоставления муниципальной услуги </w:t>
      </w:r>
      <w:r w:rsidRPr="00A21EB5">
        <w:rPr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 xml:space="preserve">Передача </w:t>
      </w:r>
      <w:r w:rsidRPr="00383825">
        <w:rPr>
          <w:bCs/>
          <w:sz w:val="28"/>
          <w:szCs w:val="28"/>
        </w:rPr>
        <w:t>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A21EB5">
        <w:rPr>
          <w:sz w:val="28"/>
          <w:szCs w:val="28"/>
        </w:rPr>
        <w:t>»</w:t>
      </w:r>
    </w:p>
    <w:p w:rsidR="007D68D0" w:rsidRPr="00F83256" w:rsidRDefault="007D68D0" w:rsidP="00F83256">
      <w:pPr>
        <w:ind w:left="4962"/>
        <w:jc w:val="both"/>
        <w:rPr>
          <w:sz w:val="28"/>
          <w:szCs w:val="28"/>
        </w:rPr>
      </w:pPr>
    </w:p>
    <w:p w:rsidR="007D68D0" w:rsidRPr="00F83256" w:rsidRDefault="007D68D0" w:rsidP="00F83256">
      <w:pPr>
        <w:ind w:left="4962"/>
        <w:jc w:val="both"/>
        <w:rPr>
          <w:sz w:val="28"/>
          <w:szCs w:val="28"/>
        </w:rPr>
      </w:pPr>
    </w:p>
    <w:p w:rsidR="007D68D0" w:rsidRDefault="007D68D0" w:rsidP="00F83256">
      <w:pPr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Главе муниципального образования Абинский район </w:t>
      </w:r>
    </w:p>
    <w:p w:rsidR="007D68D0" w:rsidRPr="00F83256" w:rsidRDefault="007D68D0" w:rsidP="00F83256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7D68D0" w:rsidRDefault="007D68D0" w:rsidP="00F83256">
      <w:pPr>
        <w:ind w:left="5103" w:right="-284"/>
        <w:rPr>
          <w:sz w:val="28"/>
          <w:szCs w:val="28"/>
        </w:rPr>
      </w:pPr>
    </w:p>
    <w:p w:rsidR="007D68D0" w:rsidRPr="003B5FAF" w:rsidRDefault="007D68D0" w:rsidP="003B5FAF">
      <w:pPr>
        <w:ind w:left="5103" w:right="-284"/>
        <w:jc w:val="center"/>
        <w:rPr>
          <w:b/>
          <w:sz w:val="28"/>
          <w:szCs w:val="28"/>
        </w:rPr>
      </w:pPr>
    </w:p>
    <w:p w:rsidR="007D68D0" w:rsidRPr="0078024A" w:rsidRDefault="007D68D0" w:rsidP="003B5FAF">
      <w:pPr>
        <w:jc w:val="center"/>
        <w:rPr>
          <w:b/>
          <w:sz w:val="28"/>
          <w:szCs w:val="28"/>
        </w:rPr>
      </w:pPr>
      <w:r w:rsidRPr="0078024A">
        <w:rPr>
          <w:b/>
          <w:sz w:val="28"/>
          <w:szCs w:val="28"/>
        </w:rPr>
        <w:t>ЗАЯВЛЕНИЕ</w:t>
      </w:r>
    </w:p>
    <w:p w:rsidR="007D68D0" w:rsidRDefault="007D68D0" w:rsidP="003B5FA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8024A">
        <w:rPr>
          <w:b/>
          <w:sz w:val="28"/>
          <w:szCs w:val="28"/>
        </w:rPr>
        <w:t>об исправлении опечаток и (или) ошибок в выданных в результате предоставления Муниципальной услуги «</w:t>
      </w:r>
      <w:r w:rsidRPr="004771EE">
        <w:rPr>
          <w:b/>
          <w:bCs/>
          <w:color w:val="000000"/>
          <w:sz w:val="28"/>
          <w:szCs w:val="28"/>
        </w:rPr>
        <w:t xml:space="preserve">Передача </w:t>
      </w:r>
      <w:r w:rsidRPr="004771EE">
        <w:rPr>
          <w:b/>
          <w:bCs/>
          <w:sz w:val="28"/>
          <w:szCs w:val="28"/>
        </w:rPr>
        <w:t xml:space="preserve">бесплатно в собственность граждан Российской Федерации на добровольной основе занимаемых ими жилых помещений в муниципальном жилищном </w:t>
      </w:r>
    </w:p>
    <w:p w:rsidR="007D68D0" w:rsidRPr="0078024A" w:rsidRDefault="007D68D0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771EE">
        <w:rPr>
          <w:b/>
          <w:bCs/>
          <w:sz w:val="28"/>
          <w:szCs w:val="28"/>
        </w:rPr>
        <w:t>фонде</w:t>
      </w:r>
      <w:r w:rsidRPr="0078024A">
        <w:rPr>
          <w:b/>
          <w:sz w:val="28"/>
          <w:szCs w:val="28"/>
        </w:rPr>
        <w:t>» документах</w:t>
      </w:r>
    </w:p>
    <w:p w:rsidR="007D68D0" w:rsidRPr="003B5FAF" w:rsidRDefault="007D68D0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D68D0" w:rsidRDefault="007D68D0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________________________________________________________________________________________________</w:t>
      </w:r>
    </w:p>
    <w:p w:rsidR="007D68D0" w:rsidRPr="00FF5CA9" w:rsidRDefault="007D68D0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2F37">
        <w:rPr>
          <w:rFonts w:ascii="Times New Roman CYR" w:hAnsi="Times New Roman CYR" w:cs="Times New Roman CYR"/>
          <w:i/>
          <w:iCs/>
        </w:rPr>
        <w:t xml:space="preserve">(при заполнении заявления </w:t>
      </w:r>
      <w:r w:rsidRPr="004A2F37">
        <w:rPr>
          <w:rFonts w:ascii="Times New Roman CYR" w:hAnsi="Times New Roman CYR" w:cs="Times New Roman CYR"/>
          <w:b/>
          <w:i/>
          <w:iCs/>
        </w:rPr>
        <w:t>физическим лицом</w:t>
      </w:r>
      <w:r w:rsidRPr="004A2F37">
        <w:rPr>
          <w:rFonts w:ascii="Times New Roman CYR" w:hAnsi="Times New Roman CYR" w:cs="Times New Roman CYR"/>
          <w:i/>
          <w:iCs/>
        </w:rPr>
        <w:t xml:space="preserve"> указывается</w:t>
      </w:r>
      <w:r w:rsidRPr="004A2F37">
        <w:rPr>
          <w:rFonts w:ascii="Times New Roman CYR" w:hAnsi="Times New Roman CYR" w:cs="Times New Roman CYR"/>
          <w:i/>
        </w:rPr>
        <w:t>: фамилия, имя и (при наличии) отчество</w:t>
      </w:r>
      <w:r>
        <w:rPr>
          <w:rFonts w:ascii="Times New Roman CYR" w:hAnsi="Times New Roman CYR" w:cs="Times New Roman CYR"/>
          <w:i/>
        </w:rPr>
        <w:t>или ______________________</w:t>
      </w:r>
      <w:r>
        <w:rPr>
          <w:rFonts w:ascii="Times New Roman CYR" w:hAnsi="Times New Roman CYR" w:cs="Times New Roman CYR"/>
        </w:rPr>
        <w:t>___</w:t>
      </w:r>
      <w:r>
        <w:rPr>
          <w:rFonts w:ascii="Times New Roman CYR" w:hAnsi="Times New Roman CYR" w:cs="Times New Roman CYR"/>
          <w:szCs w:val="28"/>
        </w:rPr>
        <w:t>_______________________________________________________________________</w:t>
      </w:r>
    </w:p>
    <w:p w:rsidR="007D68D0" w:rsidRPr="004A2F37" w:rsidRDefault="007D68D0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  <w:i/>
        </w:rPr>
        <w:t xml:space="preserve">адрес электронной почты, </w:t>
      </w:r>
      <w:r w:rsidRPr="004A2F37">
        <w:rPr>
          <w:rFonts w:ascii="Times New Roman CYR" w:hAnsi="Times New Roman CYR" w:cs="Times New Roman CYR"/>
          <w:i/>
        </w:rPr>
        <w:t>место жительства, реквизиты документа, удостоверяющего личность</w:t>
      </w:r>
      <w:r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;</w:t>
      </w:r>
    </w:p>
    <w:p w:rsidR="007D68D0" w:rsidRDefault="007D68D0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________________________________________________________________________________________________</w:t>
      </w:r>
    </w:p>
    <w:p w:rsidR="007D68D0" w:rsidRDefault="007D68D0" w:rsidP="003B5FAF">
      <w:pPr>
        <w:rPr>
          <w:szCs w:val="28"/>
        </w:rPr>
      </w:pPr>
    </w:p>
    <w:p w:rsidR="007D68D0" w:rsidRPr="00F83256" w:rsidRDefault="007D68D0" w:rsidP="008473B3">
      <w:pPr>
        <w:pStyle w:val="ConsPlusNormal"/>
        <w:ind w:firstLine="709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Прошу внести исправление(я) в документ </w:t>
      </w:r>
      <w:r>
        <w:rPr>
          <w:sz w:val="28"/>
          <w:szCs w:val="28"/>
        </w:rPr>
        <w:t>Администрации</w:t>
      </w:r>
      <w:r w:rsidRPr="00F83256">
        <w:rPr>
          <w:sz w:val="28"/>
          <w:szCs w:val="28"/>
        </w:rPr>
        <w:t xml:space="preserve">, выданный в результате предоставления </w:t>
      </w:r>
      <w:r>
        <w:rPr>
          <w:sz w:val="28"/>
          <w:szCs w:val="28"/>
        </w:rPr>
        <w:t>муниципальной</w:t>
      </w:r>
      <w:bookmarkStart w:id="0" w:name="_GoBack"/>
      <w:bookmarkEnd w:id="0"/>
      <w:r w:rsidRPr="00F83256">
        <w:rPr>
          <w:sz w:val="28"/>
          <w:szCs w:val="28"/>
        </w:rPr>
        <w:t xml:space="preserve"> услуги </w:t>
      </w:r>
      <w:r w:rsidRPr="00A21EB5">
        <w:rPr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 xml:space="preserve">Передача </w:t>
      </w:r>
      <w:r w:rsidRPr="00383825">
        <w:rPr>
          <w:bCs/>
          <w:sz w:val="28"/>
          <w:szCs w:val="28"/>
        </w:rPr>
        <w:t>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A21EB5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</w:t>
      </w:r>
      <w:r w:rsidRPr="00F83256">
        <w:rPr>
          <w:sz w:val="28"/>
          <w:szCs w:val="28"/>
        </w:rPr>
        <w:t xml:space="preserve"> от _____</w:t>
      </w:r>
      <w:r>
        <w:rPr>
          <w:sz w:val="28"/>
          <w:szCs w:val="28"/>
        </w:rPr>
        <w:t>_______  №</w:t>
      </w:r>
      <w:r w:rsidRPr="00F83256">
        <w:rPr>
          <w:sz w:val="28"/>
          <w:szCs w:val="28"/>
        </w:rPr>
        <w:t xml:space="preserve"> __</w:t>
      </w:r>
      <w:r>
        <w:rPr>
          <w:sz w:val="28"/>
          <w:szCs w:val="28"/>
        </w:rPr>
        <w:t>_</w:t>
      </w:r>
      <w:r w:rsidRPr="00F83256">
        <w:rPr>
          <w:sz w:val="28"/>
          <w:szCs w:val="28"/>
        </w:rPr>
        <w:t>__</w:t>
      </w:r>
      <w:r>
        <w:rPr>
          <w:sz w:val="28"/>
          <w:szCs w:val="28"/>
        </w:rPr>
        <w:t>_</w:t>
      </w:r>
      <w:r w:rsidRPr="00F83256">
        <w:rPr>
          <w:sz w:val="28"/>
          <w:szCs w:val="28"/>
        </w:rPr>
        <w:t>__.</w:t>
      </w:r>
    </w:p>
    <w:p w:rsidR="007D68D0" w:rsidRDefault="007D68D0" w:rsidP="00765C05">
      <w:pPr>
        <w:ind w:right="-284"/>
        <w:rPr>
          <w:sz w:val="28"/>
          <w:szCs w:val="28"/>
        </w:rPr>
      </w:pPr>
    </w:p>
    <w:p w:rsidR="007D68D0" w:rsidRDefault="007D68D0" w:rsidP="00765C05">
      <w:pPr>
        <w:ind w:right="-284" w:firstLine="709"/>
        <w:rPr>
          <w:sz w:val="28"/>
          <w:szCs w:val="28"/>
        </w:rPr>
      </w:pPr>
      <w:r w:rsidRPr="00F83256">
        <w:rPr>
          <w:sz w:val="28"/>
          <w:szCs w:val="28"/>
        </w:rPr>
        <w:t>Сведения о допущенных опечатках и (или) ошибках:</w:t>
      </w:r>
      <w:r>
        <w:rPr>
          <w:sz w:val="28"/>
          <w:szCs w:val="28"/>
        </w:rPr>
        <w:t xml:space="preserve"> _________________</w:t>
      </w:r>
    </w:p>
    <w:p w:rsidR="007D68D0" w:rsidRDefault="007D68D0" w:rsidP="00765C05">
      <w:pPr>
        <w:ind w:right="-28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____________________________________________________________________________________________________________________________________________________________________________________________________________.</w:t>
      </w:r>
    </w:p>
    <w:p w:rsidR="007D68D0" w:rsidRPr="00765C05" w:rsidRDefault="007D68D0" w:rsidP="00765C05">
      <w:pPr>
        <w:ind w:right="-284"/>
        <w:jc w:val="center"/>
      </w:pPr>
      <w:r>
        <w:t>(описание опечаток или ошибок)</w:t>
      </w:r>
    </w:p>
    <w:p w:rsidR="007D68D0" w:rsidRDefault="007D68D0" w:rsidP="008473B3">
      <w:pPr>
        <w:ind w:left="5103" w:right="-284"/>
        <w:rPr>
          <w:sz w:val="28"/>
          <w:szCs w:val="28"/>
        </w:rPr>
      </w:pPr>
    </w:p>
    <w:p w:rsidR="007D68D0" w:rsidRPr="00FC07C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FC07C0">
        <w:rPr>
          <w:sz w:val="28"/>
          <w:szCs w:val="28"/>
        </w:rPr>
        <w:t xml:space="preserve">Приложение: </w:t>
      </w:r>
    </w:p>
    <w:p w:rsidR="007D68D0" w:rsidRPr="00FC07C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________________________</w:t>
      </w:r>
      <w:r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____________________________________;</w:t>
      </w:r>
    </w:p>
    <w:p w:rsidR="007D68D0" w:rsidRPr="00FC07C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</w:t>
      </w:r>
      <w:r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_____________________________________;</w:t>
      </w:r>
    </w:p>
    <w:p w:rsidR="007D68D0" w:rsidRPr="00FC07C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</w:t>
      </w:r>
      <w:r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_______________________________________;</w:t>
      </w:r>
    </w:p>
    <w:p w:rsidR="007D68D0" w:rsidRPr="00FC07C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</w:t>
      </w:r>
      <w:r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______________________________________________________;</w:t>
      </w:r>
    </w:p>
    <w:p w:rsidR="007D68D0" w:rsidRPr="00FC07C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____________________________________________________________.</w:t>
      </w:r>
    </w:p>
    <w:p w:rsidR="007D68D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5"/>
        <w:gridCol w:w="8826"/>
      </w:tblGrid>
      <w:tr w:rsidR="007D68D0" w:rsidRPr="00F83256" w:rsidTr="00D62BE9"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68D0" w:rsidRPr="00F83256" w:rsidRDefault="007D68D0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>
              <w:rPr>
                <w:sz w:val="28"/>
                <w:szCs w:val="28"/>
              </w:rPr>
              <w:t>«V»</w:t>
            </w:r>
            <w:r w:rsidRPr="00F83256">
              <w:rPr>
                <w:sz w:val="28"/>
                <w:szCs w:val="28"/>
              </w:rPr>
              <w:t>):</w:t>
            </w:r>
          </w:p>
        </w:tc>
      </w:tr>
      <w:tr w:rsidR="007D68D0" w:rsidRPr="00F83256" w:rsidTr="008D33DD">
        <w:tc>
          <w:tcPr>
            <w:tcW w:w="525" w:type="dxa"/>
          </w:tcPr>
          <w:p w:rsidR="007D68D0" w:rsidRPr="00F83256" w:rsidRDefault="007D68D0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bottom w:val="nil"/>
              <w:right w:val="nil"/>
            </w:tcBorders>
          </w:tcPr>
          <w:p w:rsidR="007D68D0" w:rsidRPr="00F83256" w:rsidRDefault="007D68D0" w:rsidP="00244E3B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выдать лично на руки в </w:t>
            </w:r>
            <w:r>
              <w:rPr>
                <w:sz w:val="28"/>
                <w:szCs w:val="28"/>
              </w:rPr>
              <w:t>Управлении</w:t>
            </w:r>
            <w:r w:rsidRPr="00F83256">
              <w:rPr>
                <w:sz w:val="28"/>
                <w:szCs w:val="28"/>
              </w:rPr>
              <w:t>;</w:t>
            </w:r>
          </w:p>
        </w:tc>
      </w:tr>
      <w:tr w:rsidR="007D68D0" w:rsidRPr="00F83256" w:rsidTr="006B2CAE">
        <w:tc>
          <w:tcPr>
            <w:tcW w:w="525" w:type="dxa"/>
            <w:tcBorders>
              <w:top w:val="nil"/>
              <w:left w:val="nil"/>
              <w:right w:val="nil"/>
            </w:tcBorders>
          </w:tcPr>
          <w:p w:rsidR="007D68D0" w:rsidRPr="00F83256" w:rsidRDefault="007D68D0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nil"/>
              <w:bottom w:val="nil"/>
              <w:right w:val="nil"/>
            </w:tcBorders>
          </w:tcPr>
          <w:p w:rsidR="007D68D0" w:rsidRPr="00F83256" w:rsidRDefault="007D68D0" w:rsidP="006102B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7D68D0" w:rsidRPr="00F83256" w:rsidTr="006B2CAE">
        <w:tc>
          <w:tcPr>
            <w:tcW w:w="525" w:type="dxa"/>
          </w:tcPr>
          <w:p w:rsidR="007D68D0" w:rsidRPr="00F83256" w:rsidRDefault="007D68D0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bottom w:val="nil"/>
              <w:right w:val="nil"/>
            </w:tcBorders>
          </w:tcPr>
          <w:p w:rsidR="007D68D0" w:rsidRPr="00F83256" w:rsidRDefault="007D68D0" w:rsidP="006102BA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>направить на адрес электронной почты.</w:t>
            </w:r>
          </w:p>
        </w:tc>
      </w:tr>
    </w:tbl>
    <w:p w:rsidR="007D68D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7D68D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7D68D0" w:rsidRPr="00FC07C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           ____________          _____________________</w:t>
      </w:r>
    </w:p>
    <w:p w:rsidR="007D68D0" w:rsidRPr="00EB4266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B4266">
        <w:t>(должность)    (подпись)            (Ф.И.О.)</w:t>
      </w:r>
    </w:p>
    <w:p w:rsidR="007D68D0" w:rsidRPr="007E5D6F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7D68D0" w:rsidRPr="0037520B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7520B">
        <w:rPr>
          <w:sz w:val="28"/>
          <w:szCs w:val="28"/>
        </w:rPr>
        <w:t>«___» _____________ 20__ г.</w:t>
      </w:r>
    </w:p>
    <w:p w:rsidR="007D68D0" w:rsidRPr="007E5D6F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7D68D0" w:rsidRPr="00264E07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264E07">
        <w:rPr>
          <w:sz w:val="24"/>
          <w:szCs w:val="24"/>
        </w:rPr>
        <w:t>М.П. (при наличии)</w:t>
      </w:r>
    </w:p>
    <w:p w:rsidR="007D68D0" w:rsidRDefault="007D68D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7D68D0" w:rsidRDefault="007D68D0" w:rsidP="008473B3">
      <w:pPr>
        <w:ind w:left="5103" w:right="-284"/>
        <w:rPr>
          <w:sz w:val="28"/>
          <w:szCs w:val="28"/>
        </w:rPr>
      </w:pPr>
    </w:p>
    <w:p w:rsidR="007D68D0" w:rsidRPr="006964FD" w:rsidRDefault="007D68D0" w:rsidP="008473B3">
      <w:pPr>
        <w:ind w:left="5103" w:right="-284"/>
        <w:rPr>
          <w:sz w:val="28"/>
          <w:szCs w:val="28"/>
        </w:rPr>
      </w:pPr>
    </w:p>
    <w:p w:rsidR="007D68D0" w:rsidRDefault="007D68D0" w:rsidP="00A21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Начальник управления </w:t>
      </w:r>
      <w:r>
        <w:rPr>
          <w:sz w:val="28"/>
          <w:szCs w:val="28"/>
        </w:rPr>
        <w:t xml:space="preserve">  </w:t>
      </w:r>
    </w:p>
    <w:p w:rsidR="007D68D0" w:rsidRPr="006964FD" w:rsidRDefault="007D68D0" w:rsidP="00A21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муниципальной собственности                                                      Н.И. Федосеева</w:t>
      </w:r>
    </w:p>
    <w:p w:rsidR="007D68D0" w:rsidRDefault="007D68D0" w:rsidP="008473B3">
      <w:pPr>
        <w:ind w:left="5103" w:right="-284"/>
        <w:rPr>
          <w:sz w:val="28"/>
          <w:szCs w:val="28"/>
        </w:rPr>
      </w:pPr>
    </w:p>
    <w:p w:rsidR="007D68D0" w:rsidRDefault="007D68D0" w:rsidP="008473B3">
      <w:pPr>
        <w:ind w:left="5103" w:right="-284"/>
        <w:rPr>
          <w:sz w:val="28"/>
          <w:szCs w:val="28"/>
        </w:rPr>
      </w:pPr>
    </w:p>
    <w:p w:rsidR="007D68D0" w:rsidRPr="00F83256" w:rsidRDefault="007D68D0" w:rsidP="00F83256">
      <w:pPr>
        <w:pStyle w:val="ConsPlusNormal"/>
        <w:jc w:val="both"/>
        <w:rPr>
          <w:sz w:val="28"/>
          <w:szCs w:val="28"/>
        </w:rPr>
      </w:pPr>
    </w:p>
    <w:sectPr w:rsidR="007D68D0" w:rsidRPr="00F83256" w:rsidSect="00D96FD0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8D0" w:rsidRDefault="007D68D0" w:rsidP="00D96FD0">
      <w:r>
        <w:separator/>
      </w:r>
    </w:p>
  </w:endnote>
  <w:endnote w:type="continuationSeparator" w:id="1">
    <w:p w:rsidR="007D68D0" w:rsidRDefault="007D68D0" w:rsidP="00D96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8D0" w:rsidRDefault="007D68D0" w:rsidP="00D96FD0">
      <w:r>
        <w:separator/>
      </w:r>
    </w:p>
  </w:footnote>
  <w:footnote w:type="continuationSeparator" w:id="1">
    <w:p w:rsidR="007D68D0" w:rsidRDefault="007D68D0" w:rsidP="00D96F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8D0" w:rsidRDefault="007D68D0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7D68D0" w:rsidRDefault="007D68D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D59"/>
    <w:rsid w:val="000C46BB"/>
    <w:rsid w:val="00106E3E"/>
    <w:rsid w:val="00170C86"/>
    <w:rsid w:val="001B3BE9"/>
    <w:rsid w:val="001E5BD2"/>
    <w:rsid w:val="0020458D"/>
    <w:rsid w:val="00244E3B"/>
    <w:rsid w:val="00264E07"/>
    <w:rsid w:val="0037520B"/>
    <w:rsid w:val="00383825"/>
    <w:rsid w:val="003A3AEB"/>
    <w:rsid w:val="003B5FAF"/>
    <w:rsid w:val="00431375"/>
    <w:rsid w:val="004771EE"/>
    <w:rsid w:val="004A2F37"/>
    <w:rsid w:val="006102BA"/>
    <w:rsid w:val="006840A8"/>
    <w:rsid w:val="006964FD"/>
    <w:rsid w:val="006B2CAE"/>
    <w:rsid w:val="00765C05"/>
    <w:rsid w:val="0078024A"/>
    <w:rsid w:val="007D3BF9"/>
    <w:rsid w:val="007D68D0"/>
    <w:rsid w:val="007E5D6F"/>
    <w:rsid w:val="008473B3"/>
    <w:rsid w:val="008D33DD"/>
    <w:rsid w:val="009665AD"/>
    <w:rsid w:val="00A21EB5"/>
    <w:rsid w:val="00A7347B"/>
    <w:rsid w:val="00B36C65"/>
    <w:rsid w:val="00B51EE5"/>
    <w:rsid w:val="00BC408B"/>
    <w:rsid w:val="00BD1C8A"/>
    <w:rsid w:val="00C74435"/>
    <w:rsid w:val="00D62BE9"/>
    <w:rsid w:val="00D67D59"/>
    <w:rsid w:val="00D96FD0"/>
    <w:rsid w:val="00DF08E3"/>
    <w:rsid w:val="00E67D97"/>
    <w:rsid w:val="00EB4266"/>
    <w:rsid w:val="00F83256"/>
    <w:rsid w:val="00FC07C0"/>
    <w:rsid w:val="00FF5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D59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67D5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character" w:customStyle="1" w:styleId="blk">
    <w:name w:val="blk"/>
    <w:basedOn w:val="DefaultParagraphFont"/>
    <w:uiPriority w:val="99"/>
    <w:rsid w:val="003B5FA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06E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6E3E"/>
    <w:rPr>
      <w:rFonts w:ascii="Segoe UI" w:hAnsi="Segoe UI" w:cs="Segoe UI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rsid w:val="00D96F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96FD0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96FD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96FD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381</Words>
  <Characters>2174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777</cp:lastModifiedBy>
  <cp:revision>10</cp:revision>
  <cp:lastPrinted>2026-05-07T11:08:00Z</cp:lastPrinted>
  <dcterms:created xsi:type="dcterms:W3CDTF">2026-03-02T10:41:00Z</dcterms:created>
  <dcterms:modified xsi:type="dcterms:W3CDTF">2026-05-07T11:10:00Z</dcterms:modified>
</cp:coreProperties>
</file>